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AE7E" w14:textId="77777777" w:rsidR="00802CAC" w:rsidRDefault="00802CAC" w:rsidP="00DC4D07">
      <w:pPr>
        <w:tabs>
          <w:tab w:val="left" w:pos="993"/>
          <w:tab w:val="left" w:pos="1134"/>
        </w:tabs>
        <w:rPr>
          <w:rFonts w:cs="Arial"/>
        </w:rPr>
      </w:pPr>
    </w:p>
    <w:p w14:paraId="341AAE8C" w14:textId="175094F5" w:rsidR="00B93191" w:rsidRDefault="00B93191" w:rsidP="00DC4D07">
      <w:pPr>
        <w:tabs>
          <w:tab w:val="left" w:pos="993"/>
          <w:tab w:val="left" w:pos="1134"/>
        </w:tabs>
        <w:rPr>
          <w:rFonts w:cs="Arial"/>
        </w:rPr>
      </w:pPr>
      <w:r w:rsidRPr="061D54D5">
        <w:rPr>
          <w:rFonts w:cs="Arial"/>
        </w:rPr>
        <w:t xml:space="preserve">Številka: </w:t>
      </w:r>
      <w:r w:rsidR="00367F31">
        <w:rPr>
          <w:rFonts w:cs="Arial"/>
        </w:rPr>
        <w:t>430</w:t>
      </w:r>
      <w:r w:rsidR="00510602">
        <w:rPr>
          <w:rFonts w:cs="Arial"/>
        </w:rPr>
        <w:t>1</w:t>
      </w:r>
      <w:r w:rsidR="00367F31">
        <w:rPr>
          <w:rFonts w:cs="Arial"/>
        </w:rPr>
        <w:t>-00</w:t>
      </w:r>
      <w:r w:rsidR="00E15CCF">
        <w:rPr>
          <w:rFonts w:cs="Arial"/>
        </w:rPr>
        <w:t>17</w:t>
      </w:r>
      <w:r w:rsidR="00645A69">
        <w:rPr>
          <w:rFonts w:cs="Arial"/>
        </w:rPr>
        <w:t>/2026</w:t>
      </w:r>
    </w:p>
    <w:p w14:paraId="042D089A" w14:textId="1ABD56B7" w:rsidR="009E0AA8" w:rsidRPr="009E0AA8" w:rsidRDefault="009E0AA8" w:rsidP="00DC4D07">
      <w:pPr>
        <w:tabs>
          <w:tab w:val="left" w:pos="993"/>
          <w:tab w:val="left" w:pos="1134"/>
        </w:tabs>
        <w:rPr>
          <w:rFonts w:cs="Arial"/>
        </w:rPr>
      </w:pPr>
      <w:r w:rsidRPr="4A2AA9D2">
        <w:rPr>
          <w:rFonts w:cs="Arial"/>
        </w:rPr>
        <w:t>JN</w:t>
      </w:r>
      <w:r w:rsidR="001E1764" w:rsidRPr="4A2AA9D2">
        <w:rPr>
          <w:rFonts w:cs="Arial"/>
        </w:rPr>
        <w:t xml:space="preserve"> BR</w:t>
      </w:r>
      <w:r w:rsidRPr="4A2AA9D2">
        <w:rPr>
          <w:rFonts w:cs="Arial"/>
        </w:rPr>
        <w:t>:</w:t>
      </w:r>
      <w:r w:rsidR="00367F31" w:rsidRPr="4A2AA9D2">
        <w:rPr>
          <w:rFonts w:cs="Arial"/>
        </w:rPr>
        <w:t xml:space="preserve"> </w:t>
      </w:r>
      <w:r w:rsidR="0079112F">
        <w:rPr>
          <w:rFonts w:cs="Arial"/>
        </w:rPr>
        <w:t>202</w:t>
      </w:r>
      <w:r w:rsidR="00645A69">
        <w:rPr>
          <w:rFonts w:cs="Arial"/>
        </w:rPr>
        <w:t>6</w:t>
      </w:r>
      <w:r w:rsidR="0079112F">
        <w:rPr>
          <w:rFonts w:cs="Arial"/>
        </w:rPr>
        <w:t>-</w:t>
      </w:r>
      <w:r w:rsidR="00E15CCF">
        <w:rPr>
          <w:rFonts w:cs="Arial"/>
        </w:rPr>
        <w:t>279</w:t>
      </w:r>
    </w:p>
    <w:p w14:paraId="7EA6FFE8" w14:textId="15C61E7A" w:rsidR="00C450D0" w:rsidRDefault="00991A7F" w:rsidP="00AB7B5B">
      <w:pPr>
        <w:rPr>
          <w:rFonts w:cs="Arial"/>
        </w:rPr>
      </w:pPr>
      <w:r w:rsidRPr="2B9BB160">
        <w:rPr>
          <w:rFonts w:cs="Arial"/>
        </w:rPr>
        <w:t>Datum:</w:t>
      </w:r>
      <w:r w:rsidR="3883FD4C" w:rsidRPr="2B9BB160">
        <w:rPr>
          <w:rFonts w:cs="Arial"/>
        </w:rPr>
        <w:t xml:space="preserve"> 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1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1F2B3574" w14:textId="12E68891" w:rsidR="00FA46D2" w:rsidRPr="00792DB6" w:rsidRDefault="009E0AA8" w:rsidP="00424D71">
      <w:pPr>
        <w:pStyle w:val="Telobesedila"/>
        <w:spacing w:after="0"/>
        <w:jc w:val="both"/>
        <w:rPr>
          <w:rFonts w:cs="Arial"/>
          <w:lang w:val="sl-SI"/>
        </w:rPr>
      </w:pPr>
      <w:r w:rsidRPr="4A2AA9D2">
        <w:rPr>
          <w:rFonts w:cs="Arial"/>
          <w:lang w:val="sl-SI" w:eastAsia="sl-SI"/>
        </w:rPr>
        <w:t xml:space="preserve">Na podlagi javnega naročila po odprtem postopku za </w:t>
      </w:r>
      <w:r w:rsidR="7BE6F05E" w:rsidRPr="4A2AA9D2">
        <w:rPr>
          <w:rFonts w:cs="Arial"/>
          <w:lang w:val="sl-SI" w:eastAsia="sl-SI"/>
        </w:rPr>
        <w:t>"</w:t>
      </w:r>
      <w:r w:rsidR="00D13A34" w:rsidRPr="00D13A34">
        <w:rPr>
          <w:rFonts w:cs="Arial"/>
          <w:b/>
          <w:lang w:val="sl-SI" w:eastAsia="sl-SI"/>
        </w:rPr>
        <w:t>Prodaja in nakup</w:t>
      </w:r>
      <w:r w:rsidR="008A5DB7">
        <w:rPr>
          <w:rFonts w:cs="Arial"/>
          <w:b/>
          <w:lang w:val="sl-SI" w:eastAsia="sl-SI"/>
        </w:rPr>
        <w:t xml:space="preserve"> testenin in moke z</w:t>
      </w:r>
      <w:r w:rsidR="00D13A34" w:rsidRPr="00D13A34">
        <w:rPr>
          <w:rFonts w:cs="Arial"/>
          <w:b/>
          <w:lang w:val="sl-SI" w:eastAsia="sl-SI"/>
        </w:rPr>
        <w:t xml:space="preserve"> </w:t>
      </w:r>
      <w:r w:rsidR="008A5DB7">
        <w:rPr>
          <w:rFonts w:cs="Arial"/>
          <w:b/>
          <w:lang w:val="sl-SI" w:eastAsia="sl-SI"/>
        </w:rPr>
        <w:t xml:space="preserve">obveznostjo </w:t>
      </w:r>
      <w:r w:rsidR="002E2CC7" w:rsidRPr="00D13A34">
        <w:rPr>
          <w:rFonts w:cs="Arial"/>
          <w:b/>
          <w:lang w:val="sl-SI"/>
        </w:rPr>
        <w:t>skladiščenj</w:t>
      </w:r>
      <w:r w:rsidR="008A5DB7">
        <w:rPr>
          <w:rFonts w:cs="Arial"/>
          <w:b/>
          <w:lang w:val="sl-SI"/>
        </w:rPr>
        <w:t>a</w:t>
      </w:r>
      <w:r w:rsidR="002E2CC7">
        <w:rPr>
          <w:rFonts w:cs="Arial"/>
          <w:b/>
          <w:lang w:val="sl-SI"/>
        </w:rPr>
        <w:t xml:space="preserve"> in </w:t>
      </w:r>
      <w:r w:rsidR="00012E5D">
        <w:rPr>
          <w:rFonts w:cs="Arial"/>
          <w:b/>
          <w:lang w:val="sl-SI"/>
        </w:rPr>
        <w:t>obnavljanj</w:t>
      </w:r>
      <w:r w:rsidR="008A5DB7">
        <w:rPr>
          <w:rFonts w:cs="Arial"/>
          <w:b/>
          <w:lang w:val="sl-SI"/>
        </w:rPr>
        <w:t>a</w:t>
      </w:r>
      <w:r w:rsidR="34253F2C" w:rsidRPr="4A2AA9D2">
        <w:rPr>
          <w:rFonts w:cs="Arial"/>
          <w:b/>
          <w:bCs/>
        </w:rPr>
        <w:t xml:space="preserve">” </w:t>
      </w:r>
      <w:r w:rsidR="54A1644C" w:rsidRPr="4A2AA9D2">
        <w:rPr>
          <w:rFonts w:cs="Arial"/>
        </w:rPr>
        <w:t>v</w:t>
      </w:r>
      <w:r w:rsidR="00802CAC" w:rsidRPr="4A2AA9D2">
        <w:rPr>
          <w:rFonts w:cs="Arial"/>
          <w:lang w:val="sl-SI" w:eastAsia="sl-SI"/>
        </w:rPr>
        <w:t>as vabimo</w:t>
      </w:r>
      <w:r w:rsidR="00FA46D2" w:rsidRPr="4A2AA9D2">
        <w:rPr>
          <w:rFonts w:cs="Arial"/>
        </w:rPr>
        <w:t xml:space="preserve">, da predložite </w:t>
      </w:r>
      <w:r w:rsidR="00FA46D2" w:rsidRPr="4A2AA9D2">
        <w:rPr>
          <w:rFonts w:cs="Arial"/>
          <w:lang w:val="sl-SI"/>
        </w:rPr>
        <w:t xml:space="preserve">ponudbo, </w:t>
      </w:r>
      <w:r w:rsidR="00802CAC" w:rsidRPr="4A2AA9D2">
        <w:rPr>
          <w:rFonts w:cs="Arial"/>
        </w:rPr>
        <w:t xml:space="preserve">v skladu z Navodili </w:t>
      </w:r>
      <w:r w:rsidR="00FA46D2" w:rsidRPr="4A2AA9D2">
        <w:rPr>
          <w:rFonts w:cs="Arial"/>
        </w:rPr>
        <w:t>ponudnikom za izdelavo ponudbe</w:t>
      </w:r>
      <w:r w:rsidRPr="4A2AA9D2">
        <w:rPr>
          <w:rFonts w:cs="Arial"/>
          <w:lang w:val="sl-SI"/>
        </w:rPr>
        <w:t>.</w:t>
      </w:r>
      <w:r w:rsidR="00FA46D2" w:rsidRPr="4A2AA9D2">
        <w:rPr>
          <w:rFonts w:cs="Arial"/>
          <w:lang w:val="sl-SI"/>
        </w:rPr>
        <w:t xml:space="preserve">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1471EC55" w:rsidR="001645A8" w:rsidRDefault="001645A8">
      <w:pPr>
        <w:rPr>
          <w:rFonts w:cs="Arial"/>
        </w:rPr>
      </w:pPr>
    </w:p>
    <w:p w14:paraId="718442AE" w14:textId="79FF0A30" w:rsidR="00367F31" w:rsidRDefault="00367F31">
      <w:pPr>
        <w:rPr>
          <w:rFonts w:cs="Arial"/>
        </w:rPr>
      </w:pPr>
    </w:p>
    <w:p w14:paraId="4836D2BE" w14:textId="77777777" w:rsidR="00367F31" w:rsidRPr="00831559" w:rsidRDefault="00367F31">
      <w:pPr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60C69266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</w:t>
      </w:r>
      <w:r w:rsidR="00D71896">
        <w:rPr>
          <w:rFonts w:cs="Arial"/>
        </w:rPr>
        <w:t>,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23D19750" w:rsidR="00AD604D" w:rsidRDefault="00AD604D">
      <w:pPr>
        <w:rPr>
          <w:rFonts w:cs="Arial"/>
        </w:rPr>
      </w:pPr>
    </w:p>
    <w:p w14:paraId="3AA68CE3" w14:textId="77777777" w:rsidR="0004239D" w:rsidRPr="00831559" w:rsidRDefault="0004239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7"/>
        <w:gridCol w:w="4543"/>
      </w:tblGrid>
      <w:tr w:rsidR="00AD604D" w:rsidRPr="00831559" w14:paraId="0B5B7FAA" w14:textId="77777777" w:rsidTr="4A2AA9D2">
        <w:trPr>
          <w:trHeight w:val="632"/>
        </w:trPr>
        <w:tc>
          <w:tcPr>
            <w:tcW w:w="4605" w:type="dxa"/>
            <w:hideMark/>
          </w:tcPr>
          <w:p w14:paraId="4679683B" w14:textId="342B85B0" w:rsidR="00131AC2" w:rsidRPr="00831559" w:rsidRDefault="00131AC2" w:rsidP="008D13C5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</w:p>
        </w:tc>
        <w:tc>
          <w:tcPr>
            <w:tcW w:w="4605" w:type="dxa"/>
            <w:hideMark/>
          </w:tcPr>
          <w:p w14:paraId="6304B082" w14:textId="673E2E7E" w:rsidR="00AD604D" w:rsidRPr="00194DE0" w:rsidRDefault="7DB98E46" w:rsidP="001E1764">
            <w:pPr>
              <w:jc w:val="center"/>
              <w:rPr>
                <w:rFonts w:eastAsia="Arial" w:cs="Arial"/>
              </w:rPr>
            </w:pPr>
            <w:r w:rsidRPr="00194DE0">
              <w:rPr>
                <w:rFonts w:eastAsia="Arial" w:cs="Arial"/>
              </w:rPr>
              <w:t xml:space="preserve"> mag. Andrej KUŽNER</w:t>
            </w:r>
          </w:p>
          <w:p w14:paraId="383CB0E8" w14:textId="2058EC01" w:rsidR="00AD604D" w:rsidRPr="00831559" w:rsidRDefault="593FCCAA" w:rsidP="001E1764">
            <w:pPr>
              <w:pStyle w:val="Telobesedila"/>
              <w:spacing w:after="0"/>
              <w:jc w:val="center"/>
            </w:pPr>
            <w:r w:rsidRPr="4A2AA9D2">
              <w:rPr>
                <w:rFonts w:eastAsia="Arial" w:cs="Arial"/>
                <w:lang w:val="sl-SI"/>
              </w:rPr>
              <w:t>D</w:t>
            </w:r>
            <w:r w:rsidR="663EC391" w:rsidRPr="4A2AA9D2">
              <w:rPr>
                <w:rFonts w:eastAsia="Arial" w:cs="Arial"/>
                <w:lang w:val="sl-SI"/>
              </w:rPr>
              <w:t>irektor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12DBC" w14:textId="77777777" w:rsidR="00DF0485" w:rsidRDefault="00DF0485">
      <w:r>
        <w:separator/>
      </w:r>
    </w:p>
  </w:endnote>
  <w:endnote w:type="continuationSeparator" w:id="0">
    <w:p w14:paraId="77DEF4EB" w14:textId="77777777" w:rsidR="00DF0485" w:rsidRDefault="00DF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15C0" w14:textId="00617B5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A1445A">
      <w:tc>
        <w:tcPr>
          <w:tcW w:w="4605" w:type="dxa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60382B2E" w14:textId="638CA093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7482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7482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5DDA8" w14:textId="77777777" w:rsidR="00DF0485" w:rsidRDefault="00DF0485">
      <w:r>
        <w:separator/>
      </w:r>
    </w:p>
  </w:footnote>
  <w:footnote w:type="continuationSeparator" w:id="0">
    <w:p w14:paraId="2B4564A7" w14:textId="77777777" w:rsidR="00DF0485" w:rsidRDefault="00DF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320714DF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4B88C85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6F3BE88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0FE136AF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DFB91CB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4714F7C1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78683FE" wp14:editId="7E82A85F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0A718D3E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1444D1A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44EC685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5E7E638D" w14:textId="3083692D" w:rsidR="00A03E66" w:rsidRPr="00775C94" w:rsidRDefault="00775C94" w:rsidP="00864AE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E2CC7">
            <w:rPr>
              <w:rFonts w:cs="Arial"/>
              <w:color w:val="000000"/>
              <w:sz w:val="16"/>
              <w:szCs w:val="16"/>
            </w:rPr>
            <w:t>–</w:t>
          </w:r>
          <w:r w:rsidR="00E32EBB"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2E2CC7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43990">
    <w:abstractNumId w:val="8"/>
  </w:num>
  <w:num w:numId="2" w16cid:durableId="2137989205">
    <w:abstractNumId w:val="14"/>
  </w:num>
  <w:num w:numId="3" w16cid:durableId="1716270421">
    <w:abstractNumId w:val="12"/>
  </w:num>
  <w:num w:numId="4" w16cid:durableId="154996374">
    <w:abstractNumId w:val="7"/>
  </w:num>
  <w:num w:numId="5" w16cid:durableId="2071346472">
    <w:abstractNumId w:val="15"/>
  </w:num>
  <w:num w:numId="6" w16cid:durableId="1642149580">
    <w:abstractNumId w:val="16"/>
  </w:num>
  <w:num w:numId="7" w16cid:durableId="548539611">
    <w:abstractNumId w:val="2"/>
  </w:num>
  <w:num w:numId="8" w16cid:durableId="1301224864">
    <w:abstractNumId w:val="1"/>
  </w:num>
  <w:num w:numId="9" w16cid:durableId="490633666">
    <w:abstractNumId w:val="4"/>
  </w:num>
  <w:num w:numId="10" w16cid:durableId="1066951084">
    <w:abstractNumId w:val="11"/>
  </w:num>
  <w:num w:numId="11" w16cid:durableId="1640571732">
    <w:abstractNumId w:val="3"/>
  </w:num>
  <w:num w:numId="12" w16cid:durableId="432483581">
    <w:abstractNumId w:val="9"/>
  </w:num>
  <w:num w:numId="13" w16cid:durableId="1206017094">
    <w:abstractNumId w:val="17"/>
  </w:num>
  <w:num w:numId="14" w16cid:durableId="1042830068">
    <w:abstractNumId w:val="5"/>
  </w:num>
  <w:num w:numId="15" w16cid:durableId="1760373361">
    <w:abstractNumId w:val="10"/>
  </w:num>
  <w:num w:numId="16" w16cid:durableId="1904096713">
    <w:abstractNumId w:val="0"/>
  </w:num>
  <w:num w:numId="17" w16cid:durableId="1895651144">
    <w:abstractNumId w:val="13"/>
  </w:num>
  <w:num w:numId="18" w16cid:durableId="491944436">
    <w:abstractNumId w:val="18"/>
  </w:num>
  <w:num w:numId="19" w16cid:durableId="1131363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2E5D"/>
    <w:rsid w:val="00013313"/>
    <w:rsid w:val="00013B00"/>
    <w:rsid w:val="00015B5A"/>
    <w:rsid w:val="00017613"/>
    <w:rsid w:val="00022C7B"/>
    <w:rsid w:val="00031EB0"/>
    <w:rsid w:val="00032C9C"/>
    <w:rsid w:val="00036A6D"/>
    <w:rsid w:val="000412BC"/>
    <w:rsid w:val="00041EB9"/>
    <w:rsid w:val="00042211"/>
    <w:rsid w:val="0004239D"/>
    <w:rsid w:val="00042D0E"/>
    <w:rsid w:val="00046CE2"/>
    <w:rsid w:val="0005065F"/>
    <w:rsid w:val="0005479D"/>
    <w:rsid w:val="000576FB"/>
    <w:rsid w:val="00067E1F"/>
    <w:rsid w:val="00070AA5"/>
    <w:rsid w:val="00074ABD"/>
    <w:rsid w:val="00077CC5"/>
    <w:rsid w:val="000829D9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1217"/>
    <w:rsid w:val="000D76C2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023CE"/>
    <w:rsid w:val="00105E4A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1426"/>
    <w:rsid w:val="0017296F"/>
    <w:rsid w:val="0017490A"/>
    <w:rsid w:val="00174BFE"/>
    <w:rsid w:val="00177383"/>
    <w:rsid w:val="00180FD8"/>
    <w:rsid w:val="00183318"/>
    <w:rsid w:val="00191CE2"/>
    <w:rsid w:val="00194DE0"/>
    <w:rsid w:val="001962A2"/>
    <w:rsid w:val="001A192F"/>
    <w:rsid w:val="001A483E"/>
    <w:rsid w:val="001A7BD0"/>
    <w:rsid w:val="001B723E"/>
    <w:rsid w:val="001C6F83"/>
    <w:rsid w:val="001C745E"/>
    <w:rsid w:val="001D1204"/>
    <w:rsid w:val="001D16E0"/>
    <w:rsid w:val="001D292C"/>
    <w:rsid w:val="001D680C"/>
    <w:rsid w:val="001D694D"/>
    <w:rsid w:val="001E0240"/>
    <w:rsid w:val="001E0503"/>
    <w:rsid w:val="001E1764"/>
    <w:rsid w:val="001E4062"/>
    <w:rsid w:val="001E4367"/>
    <w:rsid w:val="001F2554"/>
    <w:rsid w:val="001F6F0F"/>
    <w:rsid w:val="0020233B"/>
    <w:rsid w:val="00211F83"/>
    <w:rsid w:val="0021307B"/>
    <w:rsid w:val="00214739"/>
    <w:rsid w:val="00222E0A"/>
    <w:rsid w:val="00227FB0"/>
    <w:rsid w:val="00231CFA"/>
    <w:rsid w:val="002334BB"/>
    <w:rsid w:val="002349A9"/>
    <w:rsid w:val="00235312"/>
    <w:rsid w:val="00235E41"/>
    <w:rsid w:val="00241286"/>
    <w:rsid w:val="002413BB"/>
    <w:rsid w:val="00241698"/>
    <w:rsid w:val="002420CC"/>
    <w:rsid w:val="0024468D"/>
    <w:rsid w:val="0025175F"/>
    <w:rsid w:val="00251D3F"/>
    <w:rsid w:val="00252BAD"/>
    <w:rsid w:val="0026108B"/>
    <w:rsid w:val="002618E0"/>
    <w:rsid w:val="00262170"/>
    <w:rsid w:val="002649D2"/>
    <w:rsid w:val="002655AC"/>
    <w:rsid w:val="0027024A"/>
    <w:rsid w:val="002711AE"/>
    <w:rsid w:val="00272F75"/>
    <w:rsid w:val="00273761"/>
    <w:rsid w:val="00273C44"/>
    <w:rsid w:val="00276386"/>
    <w:rsid w:val="00277706"/>
    <w:rsid w:val="00283EE6"/>
    <w:rsid w:val="00285B81"/>
    <w:rsid w:val="002869A4"/>
    <w:rsid w:val="0029326D"/>
    <w:rsid w:val="00296807"/>
    <w:rsid w:val="002A4999"/>
    <w:rsid w:val="002A6A46"/>
    <w:rsid w:val="002B1F06"/>
    <w:rsid w:val="002B28E0"/>
    <w:rsid w:val="002B4CAB"/>
    <w:rsid w:val="002C7AA7"/>
    <w:rsid w:val="002C7AD9"/>
    <w:rsid w:val="002D372F"/>
    <w:rsid w:val="002D6A3C"/>
    <w:rsid w:val="002E1082"/>
    <w:rsid w:val="002E1329"/>
    <w:rsid w:val="002E2CC7"/>
    <w:rsid w:val="002E2FD3"/>
    <w:rsid w:val="002E6B63"/>
    <w:rsid w:val="002F0041"/>
    <w:rsid w:val="002F2A50"/>
    <w:rsid w:val="002F34B4"/>
    <w:rsid w:val="002F68A9"/>
    <w:rsid w:val="00301033"/>
    <w:rsid w:val="00301716"/>
    <w:rsid w:val="003049A0"/>
    <w:rsid w:val="00313B7F"/>
    <w:rsid w:val="00315EE6"/>
    <w:rsid w:val="003202B4"/>
    <w:rsid w:val="00320D6F"/>
    <w:rsid w:val="00325D8B"/>
    <w:rsid w:val="00326834"/>
    <w:rsid w:val="00337592"/>
    <w:rsid w:val="0035043A"/>
    <w:rsid w:val="00353EAA"/>
    <w:rsid w:val="00356B2D"/>
    <w:rsid w:val="00362090"/>
    <w:rsid w:val="00367250"/>
    <w:rsid w:val="00367F31"/>
    <w:rsid w:val="00370866"/>
    <w:rsid w:val="0037231D"/>
    <w:rsid w:val="0037422E"/>
    <w:rsid w:val="00375067"/>
    <w:rsid w:val="003823A7"/>
    <w:rsid w:val="00390235"/>
    <w:rsid w:val="00393A28"/>
    <w:rsid w:val="00395B61"/>
    <w:rsid w:val="003B1732"/>
    <w:rsid w:val="003B239F"/>
    <w:rsid w:val="003B36FC"/>
    <w:rsid w:val="003B72E2"/>
    <w:rsid w:val="003C0B6A"/>
    <w:rsid w:val="003C485B"/>
    <w:rsid w:val="003D1272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1D6B"/>
    <w:rsid w:val="00424D71"/>
    <w:rsid w:val="0043532D"/>
    <w:rsid w:val="004355A5"/>
    <w:rsid w:val="00445049"/>
    <w:rsid w:val="00450747"/>
    <w:rsid w:val="00452677"/>
    <w:rsid w:val="004527D6"/>
    <w:rsid w:val="00455EB9"/>
    <w:rsid w:val="004720C5"/>
    <w:rsid w:val="0047643E"/>
    <w:rsid w:val="004766D6"/>
    <w:rsid w:val="004801D0"/>
    <w:rsid w:val="00482BCB"/>
    <w:rsid w:val="00494DEF"/>
    <w:rsid w:val="00494EB5"/>
    <w:rsid w:val="00496338"/>
    <w:rsid w:val="004A0508"/>
    <w:rsid w:val="004A5FBB"/>
    <w:rsid w:val="004B065E"/>
    <w:rsid w:val="004B0B60"/>
    <w:rsid w:val="004D3641"/>
    <w:rsid w:val="004D3B32"/>
    <w:rsid w:val="004D6B75"/>
    <w:rsid w:val="004F6EA3"/>
    <w:rsid w:val="004F7C1C"/>
    <w:rsid w:val="005038A5"/>
    <w:rsid w:val="00506E35"/>
    <w:rsid w:val="00510602"/>
    <w:rsid w:val="005122B7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632E3"/>
    <w:rsid w:val="00565DA6"/>
    <w:rsid w:val="005709AB"/>
    <w:rsid w:val="005724B4"/>
    <w:rsid w:val="00574BA2"/>
    <w:rsid w:val="005753D9"/>
    <w:rsid w:val="00580C08"/>
    <w:rsid w:val="005811AD"/>
    <w:rsid w:val="00583421"/>
    <w:rsid w:val="0058399F"/>
    <w:rsid w:val="00584076"/>
    <w:rsid w:val="0059442E"/>
    <w:rsid w:val="005A307B"/>
    <w:rsid w:val="005A784F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090F"/>
    <w:rsid w:val="00605190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45A69"/>
    <w:rsid w:val="00650DC2"/>
    <w:rsid w:val="006514ED"/>
    <w:rsid w:val="0065152F"/>
    <w:rsid w:val="00652FB3"/>
    <w:rsid w:val="006532DD"/>
    <w:rsid w:val="00656268"/>
    <w:rsid w:val="0065770E"/>
    <w:rsid w:val="0066011D"/>
    <w:rsid w:val="00662D8F"/>
    <w:rsid w:val="0066332D"/>
    <w:rsid w:val="006661A5"/>
    <w:rsid w:val="00670878"/>
    <w:rsid w:val="00670A28"/>
    <w:rsid w:val="00670D1D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6A41"/>
    <w:rsid w:val="006F7434"/>
    <w:rsid w:val="006F758E"/>
    <w:rsid w:val="00702F52"/>
    <w:rsid w:val="007033C0"/>
    <w:rsid w:val="00704B26"/>
    <w:rsid w:val="00711566"/>
    <w:rsid w:val="00716534"/>
    <w:rsid w:val="007345D8"/>
    <w:rsid w:val="00741092"/>
    <w:rsid w:val="00741DF3"/>
    <w:rsid w:val="00743912"/>
    <w:rsid w:val="007463BF"/>
    <w:rsid w:val="007511A5"/>
    <w:rsid w:val="00753DF6"/>
    <w:rsid w:val="0076015B"/>
    <w:rsid w:val="00764F75"/>
    <w:rsid w:val="00767A5A"/>
    <w:rsid w:val="0077214A"/>
    <w:rsid w:val="00775546"/>
    <w:rsid w:val="00775C94"/>
    <w:rsid w:val="0077618F"/>
    <w:rsid w:val="00780396"/>
    <w:rsid w:val="00781708"/>
    <w:rsid w:val="0078319E"/>
    <w:rsid w:val="00783525"/>
    <w:rsid w:val="0079112F"/>
    <w:rsid w:val="007A2E87"/>
    <w:rsid w:val="007B3AC2"/>
    <w:rsid w:val="007B4A4E"/>
    <w:rsid w:val="007D302C"/>
    <w:rsid w:val="007D4174"/>
    <w:rsid w:val="007D690C"/>
    <w:rsid w:val="007D6C82"/>
    <w:rsid w:val="007E0866"/>
    <w:rsid w:val="007E31E3"/>
    <w:rsid w:val="007F0245"/>
    <w:rsid w:val="007F3757"/>
    <w:rsid w:val="007F410D"/>
    <w:rsid w:val="007F4AC2"/>
    <w:rsid w:val="00802CAC"/>
    <w:rsid w:val="00813FE3"/>
    <w:rsid w:val="008155E7"/>
    <w:rsid w:val="00822517"/>
    <w:rsid w:val="00824D1D"/>
    <w:rsid w:val="008268EB"/>
    <w:rsid w:val="00831559"/>
    <w:rsid w:val="00833AC6"/>
    <w:rsid w:val="00833D41"/>
    <w:rsid w:val="00841982"/>
    <w:rsid w:val="00843739"/>
    <w:rsid w:val="00847017"/>
    <w:rsid w:val="00853306"/>
    <w:rsid w:val="0085342C"/>
    <w:rsid w:val="0085464E"/>
    <w:rsid w:val="00854A80"/>
    <w:rsid w:val="008558EC"/>
    <w:rsid w:val="0086158C"/>
    <w:rsid w:val="0086174B"/>
    <w:rsid w:val="00863F34"/>
    <w:rsid w:val="00864AE2"/>
    <w:rsid w:val="0086511D"/>
    <w:rsid w:val="008659C0"/>
    <w:rsid w:val="00870D7B"/>
    <w:rsid w:val="00870F22"/>
    <w:rsid w:val="0087145E"/>
    <w:rsid w:val="00871D03"/>
    <w:rsid w:val="00873537"/>
    <w:rsid w:val="00882006"/>
    <w:rsid w:val="00892833"/>
    <w:rsid w:val="00895E2B"/>
    <w:rsid w:val="00895F3B"/>
    <w:rsid w:val="008A098F"/>
    <w:rsid w:val="008A5DB7"/>
    <w:rsid w:val="008A7525"/>
    <w:rsid w:val="008A757F"/>
    <w:rsid w:val="008B06CD"/>
    <w:rsid w:val="008B25C9"/>
    <w:rsid w:val="008B34D2"/>
    <w:rsid w:val="008B3F5B"/>
    <w:rsid w:val="008B513C"/>
    <w:rsid w:val="008B5F17"/>
    <w:rsid w:val="008B756C"/>
    <w:rsid w:val="008C2AC2"/>
    <w:rsid w:val="008D074C"/>
    <w:rsid w:val="008D13C5"/>
    <w:rsid w:val="008D41DD"/>
    <w:rsid w:val="008D6B70"/>
    <w:rsid w:val="008D6DCE"/>
    <w:rsid w:val="008E4004"/>
    <w:rsid w:val="008E461C"/>
    <w:rsid w:val="008E5856"/>
    <w:rsid w:val="008E64FA"/>
    <w:rsid w:val="008E7B3B"/>
    <w:rsid w:val="008F21AD"/>
    <w:rsid w:val="008F3E2F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4592"/>
    <w:rsid w:val="00965BB4"/>
    <w:rsid w:val="00967CC6"/>
    <w:rsid w:val="00970F1C"/>
    <w:rsid w:val="009724F8"/>
    <w:rsid w:val="00972B2A"/>
    <w:rsid w:val="009760F3"/>
    <w:rsid w:val="009808EA"/>
    <w:rsid w:val="00987DCF"/>
    <w:rsid w:val="00991A7F"/>
    <w:rsid w:val="00991B40"/>
    <w:rsid w:val="009948D2"/>
    <w:rsid w:val="009957C8"/>
    <w:rsid w:val="009968BE"/>
    <w:rsid w:val="009972DD"/>
    <w:rsid w:val="009A076F"/>
    <w:rsid w:val="009A0BC2"/>
    <w:rsid w:val="009A46DA"/>
    <w:rsid w:val="009B058C"/>
    <w:rsid w:val="009B0FC7"/>
    <w:rsid w:val="009B1284"/>
    <w:rsid w:val="009B6330"/>
    <w:rsid w:val="009B70DE"/>
    <w:rsid w:val="009B7404"/>
    <w:rsid w:val="009B7F05"/>
    <w:rsid w:val="009C29C7"/>
    <w:rsid w:val="009C5AA6"/>
    <w:rsid w:val="009C6284"/>
    <w:rsid w:val="009D0533"/>
    <w:rsid w:val="009D132C"/>
    <w:rsid w:val="009D21DD"/>
    <w:rsid w:val="009D40B0"/>
    <w:rsid w:val="009D6C16"/>
    <w:rsid w:val="009D70F5"/>
    <w:rsid w:val="009E053F"/>
    <w:rsid w:val="009E0AA8"/>
    <w:rsid w:val="009E11F2"/>
    <w:rsid w:val="009E1F50"/>
    <w:rsid w:val="009E2AC0"/>
    <w:rsid w:val="009E2FBB"/>
    <w:rsid w:val="009E3BEC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3869"/>
    <w:rsid w:val="00A5427E"/>
    <w:rsid w:val="00A54933"/>
    <w:rsid w:val="00A57325"/>
    <w:rsid w:val="00A65C2E"/>
    <w:rsid w:val="00A73BBC"/>
    <w:rsid w:val="00A75802"/>
    <w:rsid w:val="00A83E62"/>
    <w:rsid w:val="00A92149"/>
    <w:rsid w:val="00AA23D6"/>
    <w:rsid w:val="00AA2C97"/>
    <w:rsid w:val="00AA2F1C"/>
    <w:rsid w:val="00AA421D"/>
    <w:rsid w:val="00AB1522"/>
    <w:rsid w:val="00AB22BE"/>
    <w:rsid w:val="00AB3346"/>
    <w:rsid w:val="00AB4674"/>
    <w:rsid w:val="00AB71D3"/>
    <w:rsid w:val="00AB7B5B"/>
    <w:rsid w:val="00AB7CFA"/>
    <w:rsid w:val="00AC1847"/>
    <w:rsid w:val="00AC44D6"/>
    <w:rsid w:val="00AC6E6C"/>
    <w:rsid w:val="00AC707C"/>
    <w:rsid w:val="00AC72E5"/>
    <w:rsid w:val="00AD3618"/>
    <w:rsid w:val="00AD569C"/>
    <w:rsid w:val="00AD604D"/>
    <w:rsid w:val="00AD6F2A"/>
    <w:rsid w:val="00AD7054"/>
    <w:rsid w:val="00AF0AD6"/>
    <w:rsid w:val="00AF0B52"/>
    <w:rsid w:val="00AF0DB1"/>
    <w:rsid w:val="00AF3317"/>
    <w:rsid w:val="00AF793F"/>
    <w:rsid w:val="00B021F9"/>
    <w:rsid w:val="00B07ADB"/>
    <w:rsid w:val="00B1139B"/>
    <w:rsid w:val="00B16E6F"/>
    <w:rsid w:val="00B16F2C"/>
    <w:rsid w:val="00B1711B"/>
    <w:rsid w:val="00B20066"/>
    <w:rsid w:val="00B20079"/>
    <w:rsid w:val="00B200E4"/>
    <w:rsid w:val="00B26132"/>
    <w:rsid w:val="00B2757C"/>
    <w:rsid w:val="00B32A8A"/>
    <w:rsid w:val="00B37151"/>
    <w:rsid w:val="00B4256F"/>
    <w:rsid w:val="00B42B3E"/>
    <w:rsid w:val="00B43BAB"/>
    <w:rsid w:val="00B45646"/>
    <w:rsid w:val="00B46FF6"/>
    <w:rsid w:val="00B528B4"/>
    <w:rsid w:val="00B52BF2"/>
    <w:rsid w:val="00B5369B"/>
    <w:rsid w:val="00B538F5"/>
    <w:rsid w:val="00B53E44"/>
    <w:rsid w:val="00B54BE4"/>
    <w:rsid w:val="00B574B3"/>
    <w:rsid w:val="00B6248A"/>
    <w:rsid w:val="00B65B5A"/>
    <w:rsid w:val="00B661E3"/>
    <w:rsid w:val="00B70847"/>
    <w:rsid w:val="00B74E18"/>
    <w:rsid w:val="00B774C9"/>
    <w:rsid w:val="00B86392"/>
    <w:rsid w:val="00B9309E"/>
    <w:rsid w:val="00B930C3"/>
    <w:rsid w:val="00B93191"/>
    <w:rsid w:val="00BA0C29"/>
    <w:rsid w:val="00BA2C4A"/>
    <w:rsid w:val="00BB3939"/>
    <w:rsid w:val="00BC00ED"/>
    <w:rsid w:val="00BC2412"/>
    <w:rsid w:val="00BC29DD"/>
    <w:rsid w:val="00BD4AEF"/>
    <w:rsid w:val="00BD5B95"/>
    <w:rsid w:val="00BD62F0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BC8"/>
    <w:rsid w:val="00C11D52"/>
    <w:rsid w:val="00C124CB"/>
    <w:rsid w:val="00C16A39"/>
    <w:rsid w:val="00C16B81"/>
    <w:rsid w:val="00C20CCD"/>
    <w:rsid w:val="00C24609"/>
    <w:rsid w:val="00C25BF4"/>
    <w:rsid w:val="00C2689D"/>
    <w:rsid w:val="00C30957"/>
    <w:rsid w:val="00C32A23"/>
    <w:rsid w:val="00C450D0"/>
    <w:rsid w:val="00C465EE"/>
    <w:rsid w:val="00C468BF"/>
    <w:rsid w:val="00C47167"/>
    <w:rsid w:val="00C55300"/>
    <w:rsid w:val="00C565DD"/>
    <w:rsid w:val="00C60468"/>
    <w:rsid w:val="00C62566"/>
    <w:rsid w:val="00C64A95"/>
    <w:rsid w:val="00C712CE"/>
    <w:rsid w:val="00C71713"/>
    <w:rsid w:val="00C82B34"/>
    <w:rsid w:val="00C82BE4"/>
    <w:rsid w:val="00C9531D"/>
    <w:rsid w:val="00C976B2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476C"/>
    <w:rsid w:val="00CE751D"/>
    <w:rsid w:val="00CF0E35"/>
    <w:rsid w:val="00CF12FC"/>
    <w:rsid w:val="00CF1779"/>
    <w:rsid w:val="00CF22EF"/>
    <w:rsid w:val="00CF5587"/>
    <w:rsid w:val="00CF7251"/>
    <w:rsid w:val="00D05C1E"/>
    <w:rsid w:val="00D06278"/>
    <w:rsid w:val="00D13A34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3B38"/>
    <w:rsid w:val="00D679E2"/>
    <w:rsid w:val="00D707B4"/>
    <w:rsid w:val="00D71896"/>
    <w:rsid w:val="00D71D3C"/>
    <w:rsid w:val="00D71DF5"/>
    <w:rsid w:val="00D7309B"/>
    <w:rsid w:val="00D7482E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95EA6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643C"/>
    <w:rsid w:val="00DE3017"/>
    <w:rsid w:val="00DF0485"/>
    <w:rsid w:val="00DF116B"/>
    <w:rsid w:val="00DF3D50"/>
    <w:rsid w:val="00E0033A"/>
    <w:rsid w:val="00E01E36"/>
    <w:rsid w:val="00E029F3"/>
    <w:rsid w:val="00E02C2C"/>
    <w:rsid w:val="00E0340C"/>
    <w:rsid w:val="00E06B96"/>
    <w:rsid w:val="00E15CCF"/>
    <w:rsid w:val="00E32EBB"/>
    <w:rsid w:val="00E3300C"/>
    <w:rsid w:val="00E4336B"/>
    <w:rsid w:val="00E43C3D"/>
    <w:rsid w:val="00E455A1"/>
    <w:rsid w:val="00E45B74"/>
    <w:rsid w:val="00E550C0"/>
    <w:rsid w:val="00E55D6C"/>
    <w:rsid w:val="00E61921"/>
    <w:rsid w:val="00E6251E"/>
    <w:rsid w:val="00E676C3"/>
    <w:rsid w:val="00E749F2"/>
    <w:rsid w:val="00E932C8"/>
    <w:rsid w:val="00E93FA3"/>
    <w:rsid w:val="00E95B73"/>
    <w:rsid w:val="00E9600A"/>
    <w:rsid w:val="00EA7B9C"/>
    <w:rsid w:val="00EB0DA9"/>
    <w:rsid w:val="00EB2934"/>
    <w:rsid w:val="00EB50EB"/>
    <w:rsid w:val="00EC0861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49D8"/>
    <w:rsid w:val="00F15881"/>
    <w:rsid w:val="00F21B47"/>
    <w:rsid w:val="00F267C9"/>
    <w:rsid w:val="00F27435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577C5"/>
    <w:rsid w:val="00F60526"/>
    <w:rsid w:val="00F65355"/>
    <w:rsid w:val="00F65980"/>
    <w:rsid w:val="00F70BB8"/>
    <w:rsid w:val="00F71C13"/>
    <w:rsid w:val="00F7271D"/>
    <w:rsid w:val="00F7417F"/>
    <w:rsid w:val="00F758D0"/>
    <w:rsid w:val="00F82510"/>
    <w:rsid w:val="00F85070"/>
    <w:rsid w:val="00F854D6"/>
    <w:rsid w:val="00F86BEB"/>
    <w:rsid w:val="00F92D1D"/>
    <w:rsid w:val="00F93C26"/>
    <w:rsid w:val="00F93DC8"/>
    <w:rsid w:val="00F941B8"/>
    <w:rsid w:val="00F94B26"/>
    <w:rsid w:val="00F96076"/>
    <w:rsid w:val="00FA08D1"/>
    <w:rsid w:val="00FA340B"/>
    <w:rsid w:val="00FA46D2"/>
    <w:rsid w:val="00FA493D"/>
    <w:rsid w:val="00FB174F"/>
    <w:rsid w:val="00FB37B4"/>
    <w:rsid w:val="00FB4D34"/>
    <w:rsid w:val="00FB6939"/>
    <w:rsid w:val="00FC3479"/>
    <w:rsid w:val="00FC4EB7"/>
    <w:rsid w:val="00FC6CF0"/>
    <w:rsid w:val="00FD5B74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  <w:rsid w:val="061D54D5"/>
    <w:rsid w:val="1695E3F5"/>
    <w:rsid w:val="1FCBFB4B"/>
    <w:rsid w:val="2B9BB160"/>
    <w:rsid w:val="34253F2C"/>
    <w:rsid w:val="3883FD4C"/>
    <w:rsid w:val="43163655"/>
    <w:rsid w:val="4A2AA9D2"/>
    <w:rsid w:val="4F603555"/>
    <w:rsid w:val="54A1644C"/>
    <w:rsid w:val="554091C8"/>
    <w:rsid w:val="593FCCAA"/>
    <w:rsid w:val="663EC391"/>
    <w:rsid w:val="700328CB"/>
    <w:rsid w:val="7BE6F05E"/>
    <w:rsid w:val="7DB98E46"/>
    <w:rsid w:val="7EE9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BE96AA-116A-4DA8-89A7-7D52041C3CB2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3.xml><?xml version="1.0" encoding="utf-8"?>
<ds:datastoreItem xmlns:ds="http://schemas.openxmlformats.org/officeDocument/2006/customXml" ds:itemID="{510F7EF9-0081-401D-A22C-7CDFDAB86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065C8A-B796-42BE-94A1-37D8F67F1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48</cp:revision>
  <cp:lastPrinted>2024-03-25T09:45:00Z</cp:lastPrinted>
  <dcterms:created xsi:type="dcterms:W3CDTF">2023-04-13T07:54:00Z</dcterms:created>
  <dcterms:modified xsi:type="dcterms:W3CDTF">2026-08-19T12:02:00Z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